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1E64B" w14:textId="409C4168" w:rsidR="000B0D27" w:rsidRDefault="00AA79BD" w:rsidP="000B0D2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#9</w:t>
      </w:r>
      <w:r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>-e</w:t>
      </w:r>
      <w:r w:rsidR="000B0D27">
        <w:rPr>
          <w:rFonts w:cs="Arial"/>
          <w:b/>
          <w:sz w:val="24"/>
          <w:szCs w:val="24"/>
        </w:rPr>
        <w:tab/>
      </w:r>
      <w:r w:rsidR="00CE682F" w:rsidRPr="00CE682F">
        <w:rPr>
          <w:rFonts w:cs="Arial"/>
          <w:b/>
          <w:sz w:val="24"/>
          <w:szCs w:val="24"/>
        </w:rPr>
        <w:t>RP-222846</w:t>
      </w:r>
    </w:p>
    <w:p w14:paraId="29633CBF" w14:textId="115DC8B4" w:rsidR="006A45BA" w:rsidRPr="006A45BA" w:rsidRDefault="00E00B4A" w:rsidP="000B0D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13C2">
        <w:rPr>
          <w:rFonts w:cs="Arial"/>
          <w:b/>
          <w:sz w:val="24"/>
          <w:szCs w:val="24"/>
        </w:rPr>
        <w:t xml:space="preserve">Electronic Meeting, </w:t>
      </w:r>
      <w:r>
        <w:rPr>
          <w:rFonts w:cs="Arial"/>
          <w:b/>
          <w:sz w:val="24"/>
          <w:szCs w:val="24"/>
        </w:rPr>
        <w:t>Dec</w:t>
      </w:r>
      <w:r>
        <w:rPr>
          <w:rFonts w:cs="Arial"/>
          <w:b/>
          <w:sz w:val="24"/>
          <w:szCs w:val="24"/>
        </w:rPr>
        <w:t>ember 12 – 16, 2022</w:t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Revised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WID: Rel-18 NR intra band Carrier Aggregation for 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xCC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DL/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yCC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0FC55034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563D38" w:rsidRPr="00563D38">
        <w:rPr>
          <w:rFonts w:ascii="Arial" w:eastAsia="Batang" w:hAnsi="Arial"/>
          <w:b/>
          <w:sz w:val="24"/>
          <w:szCs w:val="24"/>
          <w:lang w:eastAsia="zh-CN"/>
        </w:rPr>
        <w:t>9.4.3.1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254FEF8F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</w:p>
    <w:p w14:paraId="3A81A943" w14:textId="2D030FAA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NR_CA_R18_Intra</w:t>
      </w:r>
    </w:p>
    <w:p w14:paraId="1B4738B2" w14:textId="77777777" w:rsidR="00D903CF" w:rsidRDefault="00D903CF" w:rsidP="00D903CF">
      <w:pPr>
        <w:pStyle w:val="Guidance"/>
      </w:pPr>
    </w:p>
    <w:p w14:paraId="1656D7D6" w14:textId="11919F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</w:t>
      </w:r>
      <w:r w:rsidR="00CC5D25">
        <w:rPr>
          <w:sz w:val="32"/>
          <w:szCs w:val="32"/>
        </w:rPr>
        <w:t>0</w:t>
      </w:r>
      <w:r w:rsidR="00DE7CC2" w:rsidRPr="00DE7CC2">
        <w:rPr>
          <w:sz w:val="32"/>
          <w:szCs w:val="32"/>
        </w:rPr>
        <w:t>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0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52AD559F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" w:name="_Hlk105586096"/>
    </w:p>
    <w:bookmarkEnd w:id="0"/>
    <w:bookmarkEnd w:id="1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r w:rsidRPr="00B973B4">
              <w:t>NR_CA_R18_Intra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r w:rsidRPr="00B973B4">
              <w:t>961007</w:t>
            </w:r>
          </w:p>
        </w:tc>
        <w:tc>
          <w:tcPr>
            <w:tcW w:w="7011" w:type="dxa"/>
          </w:tcPr>
          <w:p w14:paraId="60AE0A9E" w14:textId="482D0F51" w:rsidR="008835FC" w:rsidRPr="00251D80" w:rsidRDefault="00722A87" w:rsidP="009C2A72">
            <w:pPr>
              <w:pStyle w:val="TAL"/>
            </w:pPr>
            <w:r w:rsidRPr="009C2A72">
              <w:t xml:space="preserve">Rel-18 NR intra band Carrier Aggregation for </w:t>
            </w:r>
            <w:proofErr w:type="spellStart"/>
            <w:r w:rsidRPr="009C2A72">
              <w:t>xCC</w:t>
            </w:r>
            <w:proofErr w:type="spellEnd"/>
            <w:r w:rsidRPr="009C2A72">
              <w:t xml:space="preserve"> DL/</w:t>
            </w:r>
            <w:proofErr w:type="spellStart"/>
            <w:r w:rsidRPr="009C2A72">
              <w:t>yCC</w:t>
            </w:r>
            <w:proofErr w:type="spellEnd"/>
            <w:r w:rsidRPr="009C2A72">
              <w:t xml:space="preserve">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</w:t>
      </w:r>
      <w:proofErr w:type="gramStart"/>
      <w:r w:rsidRPr="00522894">
        <w:rPr>
          <w:rFonts w:eastAsia="Calibri"/>
          <w:lang w:val="en-US" w:eastAsia="en-US"/>
        </w:rPr>
        <w:t>close proximity</w:t>
      </w:r>
      <w:proofErr w:type="gramEnd"/>
      <w:r w:rsidRPr="00522894">
        <w:rPr>
          <w:rFonts w:eastAsia="Calibri"/>
          <w:lang w:val="en-US" w:eastAsia="en-US"/>
        </w:rPr>
        <w:t xml:space="preserve"> of their own receive bands for FDD bands</w:t>
      </w:r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BFF366" w14:textId="47A8C219" w:rsidR="0040240E" w:rsidRPr="00EC5B06" w:rsidRDefault="007F5D68" w:rsidP="00EC5B06">
      <w:pPr>
        <w:spacing w:after="0"/>
        <w:ind w:left="360"/>
        <w:rPr>
          <w:lang w:val="en-US"/>
        </w:rPr>
      </w:pPr>
      <w:r w:rsidRPr="00EC5B06">
        <w:rPr>
          <w:lang w:val="en-US"/>
        </w:rPr>
        <w:t>Required changes to be added to release independence TS 38.307.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0E2A07" w:rsidR="00522894" w:rsidRPr="00251D80" w:rsidRDefault="00C11915" w:rsidP="00522894">
            <w:pPr>
              <w:spacing w:after="0"/>
              <w:rPr>
                <w:i/>
              </w:rPr>
            </w:pPr>
            <w:r w:rsidRPr="00C11915">
              <w:rPr>
                <w:rFonts w:ascii="Arial" w:hAnsi="Arial" w:cs="Arial"/>
                <w:sz w:val="18"/>
                <w:szCs w:val="18"/>
                <w:lang w:val="sv-SE"/>
              </w:rPr>
              <w:t>38.718-01-01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251D80" w:rsidRDefault="00522894" w:rsidP="005228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7801EFA" w14:textId="5887F1EB" w:rsidR="00522894" w:rsidRPr="00251D80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>
              <w:rPr>
                <w:rFonts w:cs="Arial"/>
                <w:i/>
                <w:szCs w:val="18"/>
                <w:lang w:eastAsia="zh-CN"/>
              </w:rPr>
              <w:t>102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74889BF5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1FB958AC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0A3CFFB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E39" w14:textId="2F83484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8A3" w14:textId="019F9723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  <w:lang w:val="en-US"/>
              </w:rPr>
              <w:t>Release independent manner will be applied to all new CA band combinations according to each CA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D71" w14:textId="5E364C7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500" w14:textId="6890943D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  <w:lang w:val="sv-SE"/>
        </w:rPr>
      </w:pPr>
      <w:r w:rsidRPr="00833665">
        <w:rPr>
          <w:rFonts w:ascii="Arial" w:hAnsi="Arial" w:cs="Arial"/>
          <w:color w:val="202124"/>
          <w:shd w:val="clear" w:color="auto" w:fill="FFFFFF"/>
          <w:lang w:val="sv-SE"/>
        </w:rPr>
        <w:t>Per Lindell</w:t>
      </w:r>
    </w:p>
    <w:p w14:paraId="27BDE9DB" w14:textId="6CA7F7D9" w:rsid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Company:</w:t>
      </w:r>
      <w:r w:rsidRPr="00833665">
        <w:rPr>
          <w:rFonts w:ascii="Arial" w:hAnsi="Arial" w:cs="Arial"/>
          <w:bCs/>
          <w:lang w:val="sv-SE"/>
        </w:rPr>
        <w:tab/>
      </w:r>
      <w:r w:rsidRPr="00833665">
        <w:rPr>
          <w:rFonts w:ascii="Arial" w:hAnsi="Arial" w:cs="Arial"/>
          <w:bCs/>
          <w:lang w:val="sv-SE" w:eastAsia="zh-CN"/>
        </w:rPr>
        <w:t>Ericsson</w:t>
      </w:r>
    </w:p>
    <w:p w14:paraId="02DC3F97" w14:textId="5493B5FF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Email:</w:t>
      </w:r>
      <w:r w:rsidRPr="00833665">
        <w:rPr>
          <w:rFonts w:ascii="Arial" w:hAnsi="Arial" w:cs="Arial"/>
          <w:bCs/>
          <w:lang w:val="sv-SE"/>
        </w:rPr>
        <w:tab/>
      </w:r>
      <w:hyperlink r:id="rId17" w:tgtFrame="_blank" w:history="1">
        <w:r w:rsidRPr="00833665">
          <w:rPr>
            <w:rStyle w:val="Hyperlink"/>
            <w:rFonts w:ascii="Arial" w:hAnsi="Arial" w:cs="Arial"/>
            <w:color w:val="1A73E8"/>
            <w:shd w:val="clear" w:color="auto" w:fill="FFFFFF"/>
            <w:lang w:val="sv-SE"/>
          </w:rPr>
          <w:t>per.lindell@ericsson.com</w:t>
        </w:r>
      </w:hyperlink>
    </w:p>
    <w:p w14:paraId="26374140" w14:textId="41B9CF61" w:rsidR="004149FD" w:rsidRPr="00833665" w:rsidRDefault="004149FD" w:rsidP="00833665">
      <w:pPr>
        <w:ind w:right="-99"/>
        <w:rPr>
          <w:i/>
          <w:lang w:val="sv-SE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B266B" w14:textId="77777777" w:rsidR="00305463" w:rsidRDefault="00305463">
      <w:r>
        <w:separator/>
      </w:r>
    </w:p>
  </w:endnote>
  <w:endnote w:type="continuationSeparator" w:id="0">
    <w:p w14:paraId="1C4EE05D" w14:textId="77777777" w:rsidR="00305463" w:rsidRDefault="00305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26C77" w14:textId="77777777" w:rsidR="00305463" w:rsidRDefault="00305463">
      <w:r>
        <w:separator/>
      </w:r>
    </w:p>
  </w:footnote>
  <w:footnote w:type="continuationSeparator" w:id="0">
    <w:p w14:paraId="404C5F89" w14:textId="77777777" w:rsidR="00305463" w:rsidRDefault="00305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9"/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5E6B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215B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5463"/>
    <w:rsid w:val="003205AD"/>
    <w:rsid w:val="0033027D"/>
    <w:rsid w:val="00335FB2"/>
    <w:rsid w:val="00344158"/>
    <w:rsid w:val="00346729"/>
    <w:rsid w:val="00347B74"/>
    <w:rsid w:val="00355CB6"/>
    <w:rsid w:val="0035787E"/>
    <w:rsid w:val="00366257"/>
    <w:rsid w:val="0038516D"/>
    <w:rsid w:val="003868BD"/>
    <w:rsid w:val="003869D7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401D35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94"/>
    <w:rsid w:val="00525731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2A87"/>
    <w:rsid w:val="00732A1E"/>
    <w:rsid w:val="0074403F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1AAA"/>
    <w:rsid w:val="00AA79B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1191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6931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43</cp:revision>
  <cp:lastPrinted>2000-02-29T10:31:00Z</cp:lastPrinted>
  <dcterms:created xsi:type="dcterms:W3CDTF">2022-06-08T11:16:00Z</dcterms:created>
  <dcterms:modified xsi:type="dcterms:W3CDTF">2022-11-29T10:21:00Z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